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D0F2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181C08">
        <w:rPr>
          <w:b/>
          <w:noProof/>
          <w:sz w:val="24"/>
        </w:rPr>
        <w:t>3</w:t>
      </w:r>
      <w:r w:rsidR="00D66D46">
        <w:rPr>
          <w:b/>
          <w:noProof/>
          <w:sz w:val="24"/>
        </w:rPr>
        <w:t>-e</w:t>
      </w:r>
      <w:r>
        <w:rPr>
          <w:b/>
          <w:i/>
          <w:noProof/>
          <w:sz w:val="28"/>
        </w:rPr>
        <w:tab/>
      </w:r>
      <w:fldSimple w:instr=" DOCPROPERTY  Tdoc#  \* MERGEFORMAT ">
        <w:r w:rsidR="00E13F3D" w:rsidRPr="00E13F3D">
          <w:rPr>
            <w:b/>
            <w:i/>
            <w:noProof/>
            <w:sz w:val="28"/>
          </w:rPr>
          <w:t>R4-2</w:t>
        </w:r>
      </w:fldSimple>
      <w:r w:rsidR="008948E1">
        <w:rPr>
          <w:b/>
          <w:i/>
          <w:noProof/>
          <w:sz w:val="28"/>
        </w:rPr>
        <w:t>2</w:t>
      </w:r>
      <w:r w:rsidR="002649A5">
        <w:rPr>
          <w:b/>
          <w:i/>
          <w:noProof/>
          <w:sz w:val="28"/>
        </w:rPr>
        <w:t>10988</w:t>
      </w:r>
    </w:p>
    <w:p w14:paraId="7CB45193" w14:textId="6AE36A28" w:rsidR="001E41F3" w:rsidRDefault="00BF6C6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rsidR="00181C08">
        <w:rPr>
          <w:b/>
          <w:noProof/>
          <w:sz w:val="24"/>
        </w:rPr>
        <w:t>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52290" w:rsidR="001E41F3" w:rsidRPr="00410371" w:rsidRDefault="00BF6C69" w:rsidP="00E13F3D">
            <w:pPr>
              <w:pStyle w:val="CRCoverPage"/>
              <w:spacing w:after="0"/>
              <w:jc w:val="right"/>
              <w:rPr>
                <w:b/>
                <w:noProof/>
                <w:sz w:val="28"/>
              </w:rPr>
            </w:pPr>
            <w:fldSimple w:instr=" DOCPROPERTY  Spec#  \* MERGEFORMAT ">
              <w:r w:rsidR="00E13F3D" w:rsidRPr="00410371">
                <w:rPr>
                  <w:b/>
                  <w:noProof/>
                  <w:sz w:val="28"/>
                </w:rPr>
                <w:t>3</w:t>
              </w:r>
            </w:fldSimple>
            <w:r w:rsidR="004635FE">
              <w:rPr>
                <w:b/>
                <w:noProof/>
                <w:sz w:val="28"/>
              </w:rPr>
              <w:t>8</w:t>
            </w:r>
            <w:r w:rsidR="009206E3">
              <w:rPr>
                <w:b/>
                <w:noProof/>
                <w:sz w:val="28"/>
              </w:rPr>
              <w:t>.1</w:t>
            </w:r>
            <w:r w:rsidR="008B3DD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1110F" w:rsidR="001E41F3" w:rsidRPr="00474C62" w:rsidRDefault="00796EED" w:rsidP="00547111">
            <w:pPr>
              <w:pStyle w:val="CRCoverPage"/>
              <w:spacing w:after="0"/>
              <w:rPr>
                <w:b/>
                <w:bCs/>
                <w:noProof/>
              </w:rPr>
            </w:pPr>
            <w:r w:rsidRPr="00796EED">
              <w:rPr>
                <w:b/>
                <w:bCs/>
                <w:noProof/>
                <w:sz w:val="28"/>
                <w:szCs w:val="28"/>
              </w:rPr>
              <w:t>2344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EAB04" w:rsidR="001E41F3" w:rsidRPr="00410371" w:rsidRDefault="002953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0BBA6" w:rsidR="001E41F3" w:rsidRPr="00181C08" w:rsidRDefault="00181C08">
            <w:pPr>
              <w:pStyle w:val="CRCoverPage"/>
              <w:spacing w:after="0"/>
              <w:jc w:val="center"/>
              <w:rPr>
                <w:b/>
                <w:bCs/>
                <w:noProof/>
                <w:sz w:val="28"/>
              </w:rPr>
            </w:pPr>
            <w:r w:rsidRPr="00181C08">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0AAEC" w:rsidR="001E41F3" w:rsidRDefault="00BF6C69">
            <w:pPr>
              <w:pStyle w:val="CRCoverPage"/>
              <w:spacing w:after="0"/>
              <w:ind w:left="100"/>
              <w:rPr>
                <w:noProof/>
              </w:rPr>
            </w:pPr>
            <w:fldSimple w:instr=" DOCPROPERTY  CrTitle  \* MERGEFORMAT ">
              <w:r w:rsidR="002640DD">
                <w:t xml:space="preserve">CR to TS </w:t>
              </w:r>
              <w:r w:rsidR="004635FE">
                <w:t>38.1</w:t>
              </w:r>
              <w:r w:rsidR="008B3DD4">
                <w:t>33</w:t>
              </w:r>
              <w:r w:rsidR="002640DD">
                <w:t xml:space="preserve">: </w:t>
              </w:r>
            </w:fldSimple>
            <w:r w:rsidR="001877BF">
              <w:t>Introduction of</w:t>
            </w:r>
            <w:r w:rsidR="008948E1">
              <w:t xml:space="preserve"> </w:t>
            </w:r>
            <w:r w:rsidR="0094055C">
              <w:t>band n10</w:t>
            </w:r>
            <w:r w:rsidR="005640D9">
              <w:t>0</w:t>
            </w:r>
            <w:r w:rsidR="0094055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F6C69">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F4ACC" w:rsidR="001E41F3" w:rsidRPr="00A617F1" w:rsidRDefault="005640D9" w:rsidP="00A617F1">
            <w:pPr>
              <w:pStyle w:val="CRCoverPage"/>
              <w:spacing w:after="0"/>
              <w:ind w:left="100"/>
              <w:rPr>
                <w:noProof/>
              </w:rPr>
            </w:pPr>
            <w:r w:rsidRPr="00710C5B">
              <w:rPr>
                <w:noProof/>
              </w:rPr>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22510" w:rsidR="001E41F3" w:rsidRDefault="00181C08" w:rsidP="00181C08">
            <w:pPr>
              <w:pStyle w:val="CRCoverPage"/>
              <w:spacing w:after="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617F1" w:rsidRDefault="001E41F3" w:rsidP="00A617F1">
            <w:pPr>
              <w:pStyle w:val="CRCoverPage"/>
              <w:spacing w:after="0"/>
              <w:ind w:left="100"/>
              <w:rPr>
                <w:noProof/>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6C6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37DC2" w:rsidR="00061BE9" w:rsidRDefault="00F10B1E" w:rsidP="00F10B1E">
            <w:pPr>
              <w:pStyle w:val="CRCoverPage"/>
              <w:spacing w:after="0"/>
              <w:rPr>
                <w:noProof/>
              </w:rPr>
            </w:pPr>
            <w:r>
              <w:rPr>
                <w:noProof/>
              </w:rPr>
              <w:t xml:space="preserve"> </w:t>
            </w:r>
            <w:r w:rsidR="001877BF">
              <w:rPr>
                <w:noProof/>
              </w:rPr>
              <w:t>Add support for band n10</w:t>
            </w:r>
            <w:r w:rsidR="005640D9">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3748A" w:rsidR="001E41F3" w:rsidRDefault="002E77A2" w:rsidP="002E77A2">
            <w:pPr>
              <w:pStyle w:val="CRCoverPage"/>
              <w:spacing w:after="0"/>
              <w:rPr>
                <w:noProof/>
              </w:rPr>
            </w:pPr>
            <w:r>
              <w:rPr>
                <w:noProof/>
              </w:rPr>
              <w:t xml:space="preserve"> </w:t>
            </w:r>
            <w:r w:rsidR="00EF02E5">
              <w:rPr>
                <w:noProof/>
              </w:rPr>
              <w:t>Add n10</w:t>
            </w:r>
            <w:r w:rsidR="005640D9">
              <w:rPr>
                <w:noProof/>
              </w:rPr>
              <w:t>0</w:t>
            </w:r>
            <w:r w:rsidR="00EF02E5">
              <w:rPr>
                <w:noProof/>
              </w:rPr>
              <w:t xml:space="preserve"> to the corresponding FR1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EA8A6" w:rsidR="001E41F3" w:rsidRDefault="00EF02E5">
            <w:pPr>
              <w:pStyle w:val="CRCoverPage"/>
              <w:spacing w:after="0"/>
              <w:ind w:left="100"/>
              <w:rPr>
                <w:noProof/>
              </w:rPr>
            </w:pPr>
            <w:r>
              <w:rPr>
                <w:noProof/>
              </w:rPr>
              <w:t>n10</w:t>
            </w:r>
            <w:r w:rsidR="005640D9">
              <w:rPr>
                <w:noProof/>
              </w:rPr>
              <w:t>0</w:t>
            </w:r>
            <w:r>
              <w:rPr>
                <w:noProof/>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B572D" w:rsidR="001E41F3" w:rsidRDefault="005640D9">
            <w:pPr>
              <w:pStyle w:val="CRCoverPage"/>
              <w:spacing w:after="0"/>
              <w:ind w:left="100"/>
              <w:rPr>
                <w:noProof/>
              </w:rPr>
            </w:pP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4F1F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78E5EB" w:rsidR="001E41F3" w:rsidRDefault="00FD45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BC9002" w:rsidR="001E41F3" w:rsidRDefault="00FD45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1FE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163F7" w:rsidR="001E41F3" w:rsidRDefault="00FD45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BB0778" w:rsidR="001E41F3" w:rsidRDefault="00FD457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5640D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440B86" w14:textId="77777777" w:rsidR="007B693B" w:rsidRDefault="007B693B" w:rsidP="007B693B">
      <w:pPr>
        <w:rPr>
          <w:i/>
          <w:color w:val="0000FF"/>
          <w:lang w:eastAsia="zh-CN"/>
        </w:rPr>
      </w:pPr>
    </w:p>
    <w:p w14:paraId="6B7AEA5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AF01F85" w14:textId="77777777" w:rsidR="00390EA1" w:rsidRPr="009C5807" w:rsidRDefault="00390EA1" w:rsidP="00390EA1">
      <w:pPr>
        <w:pStyle w:val="Heading3"/>
        <w:rPr>
          <w:lang w:val="en-US" w:eastAsia="ko-KR"/>
        </w:rPr>
      </w:pPr>
      <w:bookmarkStart w:id="1" w:name="_Toc525607245"/>
      <w:r w:rsidRPr="009C5807">
        <w:rPr>
          <w:lang w:val="en-US" w:eastAsia="ko-KR"/>
        </w:rPr>
        <w:t>3.5.2</w:t>
      </w:r>
      <w:r w:rsidRPr="009C5807">
        <w:rPr>
          <w:lang w:val="en-US" w:eastAsia="ko-KR"/>
        </w:rPr>
        <w:tab/>
        <w:t>NR operating bands in FR1</w:t>
      </w:r>
      <w:bookmarkEnd w:id="1"/>
    </w:p>
    <w:p w14:paraId="41719F77" w14:textId="77777777" w:rsidR="00D2402C" w:rsidRPr="009C5807" w:rsidRDefault="00D2402C" w:rsidP="00D2402C">
      <w:pPr>
        <w:rPr>
          <w:lang w:eastAsia="ja-JP"/>
        </w:rPr>
      </w:pPr>
      <w:r w:rsidRPr="009C5807">
        <w:rPr>
          <w:lang w:eastAsia="ja-JP"/>
        </w:rPr>
        <w:t>NR frequency bands grouping for FR1 is specified in Table 3.5.2-1.</w:t>
      </w:r>
    </w:p>
    <w:p w14:paraId="3EFF5E10" w14:textId="77777777" w:rsidR="00D2402C" w:rsidRPr="009C5807" w:rsidRDefault="00D2402C" w:rsidP="00D2402C">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D2402C" w:rsidRPr="003646C5" w14:paraId="1C2962C4" w14:textId="77777777" w:rsidTr="00EA5B05">
        <w:trPr>
          <w:trHeight w:val="187"/>
          <w:jc w:val="center"/>
        </w:trPr>
        <w:tc>
          <w:tcPr>
            <w:tcW w:w="756" w:type="dxa"/>
            <w:tcBorders>
              <w:top w:val="single" w:sz="4" w:space="0" w:color="auto"/>
              <w:left w:val="single" w:sz="4" w:space="0" w:color="auto"/>
              <w:right w:val="single" w:sz="4" w:space="0" w:color="auto"/>
            </w:tcBorders>
            <w:shd w:val="clear" w:color="auto" w:fill="auto"/>
          </w:tcPr>
          <w:p w14:paraId="65C870BD" w14:textId="77777777" w:rsidR="00D2402C" w:rsidRPr="003646C5" w:rsidRDefault="00D2402C" w:rsidP="00EA5B05">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599F633" w14:textId="77777777" w:rsidR="00D2402C" w:rsidRPr="003646C5" w:rsidRDefault="00D2402C" w:rsidP="00EA5B05">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0E86DFD1" w14:textId="77777777" w:rsidR="00D2402C" w:rsidRPr="003646C5" w:rsidRDefault="00D2402C" w:rsidP="00EA5B05">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7450DDF" w14:textId="77777777" w:rsidR="00D2402C" w:rsidRPr="003646C5" w:rsidRDefault="00D2402C" w:rsidP="00EA5B05">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5F31FFA6" w14:textId="77777777" w:rsidR="00D2402C" w:rsidRPr="003646C5" w:rsidRDefault="00D2402C" w:rsidP="00EA5B05">
            <w:pPr>
              <w:pStyle w:val="TAH"/>
            </w:pPr>
            <w:r w:rsidRPr="003646C5">
              <w:t>NR CCA</w:t>
            </w:r>
            <w:r w:rsidRPr="003646C5">
              <w:rPr>
                <w:vertAlign w:val="superscript"/>
              </w:rPr>
              <w:t>10</w:t>
            </w:r>
          </w:p>
        </w:tc>
      </w:tr>
      <w:tr w:rsidR="00D2402C" w:rsidRPr="003646C5" w14:paraId="1936C1AF" w14:textId="77777777" w:rsidTr="00EA5B05">
        <w:trPr>
          <w:trHeight w:val="187"/>
          <w:jc w:val="center"/>
        </w:trPr>
        <w:tc>
          <w:tcPr>
            <w:tcW w:w="756" w:type="dxa"/>
            <w:tcBorders>
              <w:left w:val="single" w:sz="4" w:space="0" w:color="auto"/>
              <w:bottom w:val="single" w:sz="4" w:space="0" w:color="auto"/>
              <w:right w:val="single" w:sz="4" w:space="0" w:color="auto"/>
            </w:tcBorders>
            <w:shd w:val="clear" w:color="auto" w:fill="auto"/>
          </w:tcPr>
          <w:p w14:paraId="7ABEBC69" w14:textId="77777777" w:rsidR="00D2402C" w:rsidRPr="003646C5" w:rsidRDefault="00D2402C" w:rsidP="00EA5B05">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4F05BA" w14:textId="77777777" w:rsidR="00D2402C" w:rsidRPr="003646C5" w:rsidRDefault="00D2402C" w:rsidP="00EA5B05">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B7488" w14:textId="77777777" w:rsidR="00D2402C" w:rsidRPr="003646C5" w:rsidRDefault="00D2402C" w:rsidP="00EA5B05">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2D25594" w14:textId="77777777" w:rsidR="00D2402C" w:rsidRPr="003646C5" w:rsidRDefault="00D2402C" w:rsidP="00EA5B05">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2A0D3F" w14:textId="77777777" w:rsidR="00D2402C" w:rsidRPr="003646C5" w:rsidRDefault="00D2402C" w:rsidP="00EA5B05">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A4AF4BD" w14:textId="77777777" w:rsidR="00D2402C" w:rsidRPr="003646C5" w:rsidRDefault="00D2402C" w:rsidP="00EA5B05">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289BE21C" w14:textId="77777777" w:rsidR="00D2402C" w:rsidRPr="003646C5" w:rsidRDefault="00D2402C" w:rsidP="00EA5B05">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F3E11ED" w14:textId="77777777" w:rsidR="00D2402C" w:rsidRPr="003646C5" w:rsidRDefault="00D2402C" w:rsidP="00EA5B05">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0B42B56D" w14:textId="77777777" w:rsidR="00D2402C" w:rsidRPr="003646C5" w:rsidRDefault="00D2402C" w:rsidP="00EA5B05">
            <w:pPr>
              <w:pStyle w:val="TAH"/>
            </w:pPr>
            <w:r w:rsidRPr="003646C5">
              <w:t>Operating bands</w:t>
            </w:r>
          </w:p>
        </w:tc>
      </w:tr>
      <w:tr w:rsidR="00D2402C" w:rsidRPr="003646C5" w14:paraId="1E91ADC7"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4B11B0F" w14:textId="77777777" w:rsidR="00D2402C" w:rsidRPr="003646C5" w:rsidRDefault="00D2402C" w:rsidP="00EA5B05">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67E909" w14:textId="77777777" w:rsidR="00D2402C" w:rsidRPr="003646C5" w:rsidRDefault="00D2402C" w:rsidP="00EA5B05">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263EF43" w14:textId="5AA9C104" w:rsidR="00D2402C" w:rsidRPr="003646C5" w:rsidRDefault="00D2402C" w:rsidP="00EA5B05">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ins w:id="2" w:author="D. Everaere" w:date="2022-04-13T14:58:00Z">
              <w:r w:rsidR="005640D9">
                <w:t>, n100</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EDEB3E1" w14:textId="77777777" w:rsidR="00D2402C" w:rsidRPr="003646C5" w:rsidRDefault="00D2402C" w:rsidP="00EA5B05">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A7B712" w14:textId="77777777" w:rsidR="00D2402C" w:rsidRPr="003646C5" w:rsidRDefault="00D2402C" w:rsidP="00EA5B05">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6D2722F3" w14:textId="77777777" w:rsidR="00D2402C" w:rsidRPr="003646C5" w:rsidRDefault="00D2402C" w:rsidP="00EA5B05">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1174B665" w14:textId="77777777" w:rsidR="00D2402C" w:rsidRPr="003646C5" w:rsidRDefault="00D2402C" w:rsidP="00EA5B05">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45860CBE" w14:textId="77777777" w:rsidR="00D2402C" w:rsidRPr="003646C5" w:rsidRDefault="00D2402C" w:rsidP="00EA5B05">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42A3BCE0" w14:textId="77777777" w:rsidR="00D2402C" w:rsidRPr="003646C5" w:rsidRDefault="00D2402C" w:rsidP="00EA5B05">
            <w:pPr>
              <w:pStyle w:val="TAC"/>
            </w:pPr>
            <w:r w:rsidRPr="003646C5">
              <w:t>-</w:t>
            </w:r>
          </w:p>
        </w:tc>
      </w:tr>
      <w:tr w:rsidR="00D2402C" w:rsidRPr="003646C5" w14:paraId="623FAA8D" w14:textId="77777777" w:rsidTr="00EA5B05">
        <w:trPr>
          <w:trHeight w:val="187"/>
          <w:jc w:val="center"/>
        </w:trPr>
        <w:tc>
          <w:tcPr>
            <w:tcW w:w="756" w:type="dxa"/>
            <w:tcBorders>
              <w:top w:val="single" w:sz="4" w:space="0" w:color="auto"/>
              <w:left w:val="single" w:sz="4" w:space="0" w:color="auto"/>
              <w:right w:val="single" w:sz="4" w:space="0" w:color="auto"/>
            </w:tcBorders>
            <w:shd w:val="clear" w:color="auto" w:fill="auto"/>
          </w:tcPr>
          <w:p w14:paraId="55C45AF2" w14:textId="77777777" w:rsidR="00D2402C" w:rsidRPr="003646C5" w:rsidRDefault="00D2402C" w:rsidP="00EA5B05">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68E1E3D5" w14:textId="77777777" w:rsidR="00D2402C" w:rsidRPr="003646C5" w:rsidRDefault="00D2402C" w:rsidP="00EA5B05">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3CEE4E20" w14:textId="77777777" w:rsidR="00D2402C" w:rsidRPr="003646C5" w:rsidRDefault="00D2402C" w:rsidP="00EA5B05">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1D38031C" w14:textId="77777777" w:rsidR="00D2402C" w:rsidRPr="003646C5" w:rsidRDefault="00D2402C" w:rsidP="00EA5B05">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08DC08B7" w14:textId="77777777" w:rsidR="00D2402C" w:rsidRPr="003646C5" w:rsidRDefault="00D2402C" w:rsidP="00EA5B05">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7C470927" w14:textId="77777777" w:rsidR="00D2402C" w:rsidRPr="003646C5" w:rsidRDefault="00D2402C" w:rsidP="00EA5B05">
            <w:pPr>
              <w:pStyle w:val="TAC"/>
            </w:pPr>
            <w:r w:rsidRPr="003646C5">
              <w:t>NR_SDL_FR1_B</w:t>
            </w:r>
          </w:p>
        </w:tc>
        <w:tc>
          <w:tcPr>
            <w:tcW w:w="1067" w:type="dxa"/>
            <w:tcBorders>
              <w:top w:val="single" w:sz="4" w:space="0" w:color="auto"/>
              <w:left w:val="single" w:sz="4" w:space="0" w:color="auto"/>
              <w:right w:val="single" w:sz="4" w:space="0" w:color="auto"/>
            </w:tcBorders>
          </w:tcPr>
          <w:p w14:paraId="4C37119B" w14:textId="77777777" w:rsidR="00D2402C" w:rsidRPr="003646C5" w:rsidRDefault="00D2402C" w:rsidP="00EA5B05">
            <w:pPr>
              <w:pStyle w:val="TAC"/>
            </w:pPr>
            <w:r w:rsidRPr="003646C5">
              <w:t>-</w:t>
            </w:r>
          </w:p>
        </w:tc>
        <w:tc>
          <w:tcPr>
            <w:tcW w:w="1637" w:type="dxa"/>
            <w:tcBorders>
              <w:top w:val="single" w:sz="4" w:space="0" w:color="auto"/>
              <w:left w:val="single" w:sz="4" w:space="0" w:color="auto"/>
              <w:right w:val="single" w:sz="4" w:space="0" w:color="auto"/>
            </w:tcBorders>
            <w:vAlign w:val="center"/>
          </w:tcPr>
          <w:p w14:paraId="77AB4BA2" w14:textId="77777777" w:rsidR="00D2402C" w:rsidRPr="003646C5" w:rsidRDefault="00D2402C" w:rsidP="00EA5B05">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1818E60" w14:textId="77777777" w:rsidR="00D2402C" w:rsidRPr="003646C5" w:rsidRDefault="00D2402C" w:rsidP="00EA5B05">
            <w:pPr>
              <w:pStyle w:val="TAC"/>
            </w:pPr>
            <w:r w:rsidRPr="003646C5">
              <w:t>-</w:t>
            </w:r>
          </w:p>
        </w:tc>
      </w:tr>
      <w:tr w:rsidR="00D2402C" w:rsidRPr="003646C5" w14:paraId="6AFA6BBB"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F7ECD79" w14:textId="77777777" w:rsidR="00D2402C" w:rsidRPr="003646C5" w:rsidRDefault="00D2402C" w:rsidP="00EA5B05">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E9D6F9F" w14:textId="77777777" w:rsidR="00D2402C" w:rsidRPr="003646C5" w:rsidRDefault="00D2402C" w:rsidP="00EA5B05">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8D030B4" w14:textId="77777777" w:rsidR="00D2402C" w:rsidRPr="003646C5" w:rsidRDefault="00D2402C" w:rsidP="00EA5B05">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5E952AA" w14:textId="77777777" w:rsidR="00D2402C" w:rsidRPr="003646C5" w:rsidRDefault="00D2402C" w:rsidP="00EA5B05">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315258A" w14:textId="77777777" w:rsidR="00D2402C" w:rsidRPr="003646C5" w:rsidRDefault="00D2402C" w:rsidP="00EA5B05">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1D4DFA8C" w14:textId="77777777" w:rsidR="00D2402C" w:rsidRPr="003646C5" w:rsidRDefault="00D2402C" w:rsidP="00EA5B05">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5391976A"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36A8D16" w14:textId="77777777" w:rsidR="00D2402C" w:rsidRPr="003646C5" w:rsidRDefault="00D2402C" w:rsidP="00EA5B05">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79B334B8" w14:textId="77777777" w:rsidR="00D2402C" w:rsidRPr="003646C5" w:rsidRDefault="00D2402C" w:rsidP="00EA5B05">
            <w:pPr>
              <w:pStyle w:val="TAC"/>
            </w:pPr>
            <w:r w:rsidRPr="003646C5">
              <w:t>-</w:t>
            </w:r>
          </w:p>
        </w:tc>
      </w:tr>
      <w:tr w:rsidR="00D2402C" w:rsidRPr="003646C5" w14:paraId="151EBC90"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403CC90" w14:textId="77777777" w:rsidR="00D2402C" w:rsidRPr="003646C5" w:rsidRDefault="00D2402C" w:rsidP="00EA5B05">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CB6BE1" w14:textId="77777777" w:rsidR="00D2402C" w:rsidRPr="003646C5" w:rsidRDefault="00D2402C" w:rsidP="00EA5B05">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F68016" w14:textId="77777777" w:rsidR="00D2402C" w:rsidRPr="003646C5" w:rsidRDefault="00D2402C" w:rsidP="00EA5B05">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99CB4AB" w14:textId="77777777" w:rsidR="00D2402C" w:rsidRPr="003646C5" w:rsidRDefault="00D2402C" w:rsidP="00EA5B05">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BCBD472" w14:textId="77777777" w:rsidR="00D2402C" w:rsidRPr="003646C5" w:rsidRDefault="00D2402C" w:rsidP="00EA5B05">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75A1E876" w14:textId="77777777" w:rsidR="00D2402C" w:rsidRPr="003646C5" w:rsidRDefault="00D2402C" w:rsidP="00EA5B05">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5F5FE8E8"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D76F7CD" w14:textId="77777777" w:rsidR="00D2402C" w:rsidRPr="003646C5" w:rsidRDefault="00D2402C" w:rsidP="00EA5B05">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80D6669" w14:textId="77777777" w:rsidR="00D2402C" w:rsidRPr="003646C5" w:rsidRDefault="00D2402C" w:rsidP="00EA5B05">
            <w:pPr>
              <w:pStyle w:val="TAC"/>
            </w:pPr>
            <w:r w:rsidRPr="003646C5">
              <w:t>-</w:t>
            </w:r>
          </w:p>
        </w:tc>
      </w:tr>
      <w:tr w:rsidR="00D2402C" w:rsidRPr="003646C5" w14:paraId="5746CB36"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734A1CC" w14:textId="77777777" w:rsidR="00D2402C" w:rsidRPr="003646C5" w:rsidRDefault="00D2402C" w:rsidP="00EA5B05">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3005E0" w14:textId="77777777" w:rsidR="00D2402C" w:rsidRPr="003646C5" w:rsidRDefault="00D2402C" w:rsidP="00EA5B05">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25E1207" w14:textId="77777777" w:rsidR="00D2402C" w:rsidRPr="003646C5" w:rsidRDefault="00D2402C" w:rsidP="00EA5B05">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DE68476" w14:textId="77777777" w:rsidR="00D2402C" w:rsidRPr="003646C5" w:rsidRDefault="00D2402C" w:rsidP="00EA5B05">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F748E9E" w14:textId="77777777" w:rsidR="00D2402C" w:rsidRPr="003646C5" w:rsidRDefault="00D2402C" w:rsidP="00EA5B05">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558FFE84" w14:textId="77777777" w:rsidR="00D2402C" w:rsidRPr="003646C5" w:rsidRDefault="00D2402C" w:rsidP="00EA5B05">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1023F3DC"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4E4EF399" w14:textId="77777777" w:rsidR="00D2402C" w:rsidRPr="003646C5" w:rsidRDefault="00D2402C" w:rsidP="00EA5B05">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45E402A8" w14:textId="77777777" w:rsidR="00D2402C" w:rsidRPr="003646C5" w:rsidRDefault="00D2402C" w:rsidP="00EA5B05">
            <w:pPr>
              <w:pStyle w:val="TAC"/>
            </w:pPr>
            <w:r w:rsidRPr="003646C5">
              <w:t>-</w:t>
            </w:r>
          </w:p>
        </w:tc>
      </w:tr>
      <w:tr w:rsidR="00D2402C" w:rsidRPr="003646C5" w14:paraId="3D61C1CD"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1EEAAD6" w14:textId="77777777" w:rsidR="00D2402C" w:rsidRPr="003646C5" w:rsidRDefault="00D2402C" w:rsidP="00EA5B05">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C1CB3E0" w14:textId="77777777" w:rsidR="00D2402C" w:rsidRPr="003646C5" w:rsidRDefault="00D2402C" w:rsidP="00EA5B05">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2D73F1" w14:textId="77777777" w:rsidR="00D2402C" w:rsidRPr="003646C5" w:rsidRDefault="00D2402C" w:rsidP="00EA5B05">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C596AD" w14:textId="77777777" w:rsidR="00D2402C" w:rsidRPr="003646C5" w:rsidRDefault="00D2402C" w:rsidP="00EA5B05">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32588B" w14:textId="77777777" w:rsidR="00D2402C" w:rsidRPr="003646C5" w:rsidRDefault="00D2402C" w:rsidP="00EA5B05">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F7BA356" w14:textId="77777777" w:rsidR="00D2402C" w:rsidRPr="003646C5" w:rsidRDefault="00D2402C" w:rsidP="00EA5B05">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75360816"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4E118EC" w14:textId="77777777" w:rsidR="00D2402C" w:rsidRPr="003646C5" w:rsidRDefault="00D2402C" w:rsidP="00EA5B05">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3A85E2FC" w14:textId="77777777" w:rsidR="00D2402C" w:rsidRPr="003646C5" w:rsidRDefault="00D2402C" w:rsidP="00EA5B05">
            <w:pPr>
              <w:pStyle w:val="TAC"/>
            </w:pPr>
            <w:r w:rsidRPr="003646C5">
              <w:t>-</w:t>
            </w:r>
          </w:p>
        </w:tc>
      </w:tr>
      <w:tr w:rsidR="00D2402C" w:rsidRPr="003646C5" w14:paraId="4C40552F"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A54B0A8" w14:textId="77777777" w:rsidR="00D2402C" w:rsidRPr="003646C5" w:rsidRDefault="00D2402C" w:rsidP="00EA5B05">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0A1F68" w14:textId="77777777" w:rsidR="00D2402C" w:rsidRPr="003646C5" w:rsidRDefault="00D2402C" w:rsidP="00EA5B05">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63B4B7" w14:textId="77777777" w:rsidR="00D2402C" w:rsidRPr="003646C5" w:rsidRDefault="00D2402C" w:rsidP="00EA5B05">
            <w:pPr>
              <w:pStyle w:val="TAC"/>
            </w:pPr>
            <w:r w:rsidRPr="003646C5">
              <w:t>n3, n8, n12, n13, n14, n20, n71</w:t>
            </w:r>
            <w:r>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18CBD1" w14:textId="77777777" w:rsidR="00D2402C" w:rsidRPr="003646C5" w:rsidRDefault="00D2402C" w:rsidP="00EA5B05">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4FC3CE" w14:textId="77777777" w:rsidR="00D2402C" w:rsidRPr="003646C5" w:rsidRDefault="00D2402C" w:rsidP="00EA5B05">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0E177621" w14:textId="77777777" w:rsidR="00D2402C" w:rsidRPr="003646C5" w:rsidRDefault="00D2402C" w:rsidP="00EA5B05">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351B7D9F" w14:textId="77777777" w:rsidR="00D2402C" w:rsidRPr="003646C5" w:rsidRDefault="00D2402C" w:rsidP="00EA5B05">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7AAF07FD" w14:textId="77777777" w:rsidR="00D2402C" w:rsidRPr="003646C5" w:rsidRDefault="00D2402C" w:rsidP="00EA5B05">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27D25CD6" w14:textId="77777777" w:rsidR="00D2402C" w:rsidRPr="003646C5" w:rsidRDefault="00D2402C" w:rsidP="00EA5B05">
            <w:pPr>
              <w:pStyle w:val="TAC"/>
            </w:pPr>
            <w:r w:rsidRPr="003646C5">
              <w:t>-</w:t>
            </w:r>
          </w:p>
        </w:tc>
      </w:tr>
      <w:tr w:rsidR="00D2402C" w:rsidRPr="003646C5" w14:paraId="533685C1"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B10C4F0" w14:textId="77777777" w:rsidR="00D2402C" w:rsidRPr="003646C5" w:rsidRDefault="00D2402C" w:rsidP="00EA5B05">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60155D" w14:textId="77777777" w:rsidR="00D2402C" w:rsidRPr="003646C5" w:rsidRDefault="00D2402C" w:rsidP="00EA5B05">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205305" w14:textId="77777777" w:rsidR="00D2402C" w:rsidRPr="003646C5" w:rsidRDefault="00D2402C" w:rsidP="00EA5B05">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51DD689" w14:textId="77777777" w:rsidR="00D2402C" w:rsidRPr="003646C5" w:rsidRDefault="00D2402C" w:rsidP="00EA5B05">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BC18F2" w14:textId="77777777" w:rsidR="00D2402C" w:rsidRPr="003646C5" w:rsidRDefault="00D2402C" w:rsidP="00EA5B05">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3F15A0DB" w14:textId="77777777" w:rsidR="00D2402C" w:rsidRPr="003646C5" w:rsidRDefault="00D2402C" w:rsidP="00EA5B05">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3BC8BA17" w14:textId="77777777" w:rsidR="00D2402C" w:rsidRPr="003646C5" w:rsidRDefault="00D2402C" w:rsidP="00EA5B05">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E97D79A" w14:textId="77777777" w:rsidR="00D2402C" w:rsidRPr="003646C5" w:rsidRDefault="00D2402C" w:rsidP="00EA5B05">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2370137" w14:textId="77777777" w:rsidR="00D2402C" w:rsidRPr="003646C5" w:rsidRDefault="00D2402C" w:rsidP="00EA5B05">
            <w:pPr>
              <w:pStyle w:val="TAC"/>
            </w:pPr>
            <w:r w:rsidRPr="003646C5">
              <w:t>-</w:t>
            </w:r>
          </w:p>
        </w:tc>
      </w:tr>
      <w:tr w:rsidR="00D2402C" w:rsidRPr="003646C5" w14:paraId="0E51DBA4"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DB610BB" w14:textId="77777777" w:rsidR="00D2402C" w:rsidRPr="003646C5" w:rsidRDefault="00D2402C" w:rsidP="00EA5B05">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CACCB0B" w14:textId="77777777" w:rsidR="00D2402C" w:rsidRPr="003646C5" w:rsidRDefault="00D2402C" w:rsidP="00EA5B05">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F6619B" w14:textId="77777777" w:rsidR="00D2402C" w:rsidRPr="003646C5" w:rsidRDefault="00D2402C" w:rsidP="00EA5B05">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0B2D7C" w14:textId="77777777" w:rsidR="00D2402C" w:rsidRPr="003646C5" w:rsidRDefault="00D2402C" w:rsidP="00EA5B05">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DCAE08" w14:textId="77777777" w:rsidR="00D2402C" w:rsidRPr="003646C5" w:rsidRDefault="00D2402C" w:rsidP="00EA5B05">
            <w:pPr>
              <w:pStyle w:val="TAC"/>
            </w:pPr>
          </w:p>
        </w:tc>
        <w:tc>
          <w:tcPr>
            <w:tcW w:w="1607" w:type="dxa"/>
            <w:tcBorders>
              <w:top w:val="single" w:sz="4" w:space="0" w:color="auto"/>
              <w:left w:val="single" w:sz="4" w:space="0" w:color="auto"/>
              <w:bottom w:val="single" w:sz="4" w:space="0" w:color="auto"/>
              <w:right w:val="single" w:sz="4" w:space="0" w:color="auto"/>
            </w:tcBorders>
          </w:tcPr>
          <w:p w14:paraId="2E0D6DC1" w14:textId="77777777" w:rsidR="00D2402C" w:rsidRPr="003646C5" w:rsidRDefault="00D2402C" w:rsidP="00EA5B05">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543860E6" w14:textId="77777777" w:rsidR="00D2402C" w:rsidRPr="003646C5" w:rsidRDefault="00D2402C" w:rsidP="00EA5B05">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11EA44F4" w14:textId="77777777" w:rsidR="00D2402C" w:rsidRPr="003646C5" w:rsidRDefault="00D2402C" w:rsidP="00EA5B05">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6363FF9B" w14:textId="77777777" w:rsidR="00D2402C" w:rsidRPr="003646C5" w:rsidRDefault="00D2402C" w:rsidP="00EA5B05">
            <w:pPr>
              <w:pStyle w:val="TAC"/>
              <w:rPr>
                <w:lang w:eastAsia="ko-KR"/>
              </w:rPr>
            </w:pPr>
            <w:r w:rsidRPr="003646C5">
              <w:rPr>
                <w:rFonts w:cs="Arial"/>
              </w:rPr>
              <w:t>n46</w:t>
            </w:r>
          </w:p>
        </w:tc>
      </w:tr>
      <w:tr w:rsidR="00D2402C" w:rsidRPr="003646C5" w14:paraId="5FA3F3A1" w14:textId="77777777" w:rsidTr="00EA5B05">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563DF7E" w14:textId="77777777" w:rsidR="00D2402C" w:rsidRPr="003646C5" w:rsidRDefault="00D2402C" w:rsidP="00EA5B05">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81D877" w14:textId="77777777" w:rsidR="00D2402C" w:rsidRPr="003646C5" w:rsidRDefault="00D2402C" w:rsidP="00EA5B05">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75A1216" w14:textId="77777777" w:rsidR="00D2402C" w:rsidRPr="003646C5" w:rsidRDefault="00D2402C" w:rsidP="00EA5B05">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74D36C" w14:textId="77777777" w:rsidR="00D2402C" w:rsidRPr="003646C5" w:rsidRDefault="00D2402C" w:rsidP="00EA5B05">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DDFB2C4" w14:textId="77777777" w:rsidR="00D2402C" w:rsidRPr="003646C5" w:rsidRDefault="00D2402C" w:rsidP="00EA5B05">
            <w:pPr>
              <w:pStyle w:val="TAC"/>
            </w:pPr>
            <w:r w:rsidRPr="003646C5">
              <w:rPr>
                <w:lang w:eastAsia="ko-KR"/>
              </w:rPr>
              <w:t>n</w:t>
            </w:r>
            <w:r w:rsidRPr="003646C5">
              <w:rPr>
                <w:rFonts w:hint="eastAsia"/>
                <w:lang w:eastAsia="ko-KR"/>
              </w:rPr>
              <w:t>4</w:t>
            </w:r>
            <w:r w:rsidRPr="003646C5">
              <w:rPr>
                <w:lang w:eastAsia="ko-KR"/>
              </w:rPr>
              <w:t>7</w:t>
            </w:r>
            <w:r w:rsidRPr="003646C5">
              <w:rPr>
                <w:vertAlign w:val="superscript"/>
                <w:lang w:eastAsia="ko-KR"/>
              </w:rPr>
              <w:t>8</w:t>
            </w:r>
            <w:r w:rsidRPr="003646C5">
              <w:rPr>
                <w:lang w:eastAsia="ko-KR"/>
              </w:rPr>
              <w:t>, n96</w:t>
            </w:r>
          </w:p>
        </w:tc>
        <w:tc>
          <w:tcPr>
            <w:tcW w:w="1607" w:type="dxa"/>
            <w:tcBorders>
              <w:top w:val="single" w:sz="4" w:space="0" w:color="auto"/>
              <w:left w:val="single" w:sz="4" w:space="0" w:color="auto"/>
              <w:bottom w:val="single" w:sz="4" w:space="0" w:color="auto"/>
              <w:right w:val="single" w:sz="4" w:space="0" w:color="auto"/>
            </w:tcBorders>
          </w:tcPr>
          <w:p w14:paraId="09DA15EC" w14:textId="77777777" w:rsidR="00D2402C" w:rsidRPr="003646C5" w:rsidRDefault="00D2402C" w:rsidP="00EA5B05">
            <w:pPr>
              <w:pStyle w:val="TAC"/>
            </w:pPr>
            <w:r w:rsidRPr="003646C5">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0E87B702" w14:textId="77777777" w:rsidR="00D2402C" w:rsidRPr="003646C5" w:rsidRDefault="00D2402C" w:rsidP="00EA5B05">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07848B04" w14:textId="77777777" w:rsidR="00D2402C" w:rsidRPr="003646C5" w:rsidRDefault="00D2402C" w:rsidP="00EA5B05">
            <w:pPr>
              <w:pStyle w:val="TAC"/>
              <w:rPr>
                <w:lang w:eastAsia="ko-KR"/>
              </w:rPr>
            </w:pPr>
            <w:r w:rsidRPr="003646C5">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02D5D047" w14:textId="77777777" w:rsidR="00D2402C" w:rsidRPr="003646C5" w:rsidRDefault="00D2402C" w:rsidP="00EA5B05">
            <w:pPr>
              <w:pStyle w:val="TAC"/>
              <w:rPr>
                <w:lang w:eastAsia="ko-KR"/>
              </w:rPr>
            </w:pPr>
            <w:r w:rsidRPr="003646C5">
              <w:rPr>
                <w:lang w:eastAsia="ko-KR"/>
              </w:rPr>
              <w:t>n96</w:t>
            </w:r>
          </w:p>
        </w:tc>
      </w:tr>
      <w:tr w:rsidR="00D2402C" w:rsidRPr="003646C5" w14:paraId="6545AE5D" w14:textId="77777777" w:rsidTr="00EA5B05">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2FC65E67" w14:textId="77777777" w:rsidR="00D2402C" w:rsidRPr="003646C5" w:rsidRDefault="00D2402C" w:rsidP="00EA5B05">
            <w:pPr>
              <w:pStyle w:val="TAN"/>
            </w:pPr>
            <w:r w:rsidRPr="003646C5">
              <w:t>NOTE 1:</w:t>
            </w:r>
            <w:r w:rsidRPr="003646C5">
              <w:rPr>
                <w:lang w:val="en-US" w:eastAsia="ko-KR"/>
              </w:rPr>
              <w:tab/>
            </w:r>
            <w:r w:rsidRPr="003646C5">
              <w:t>Except 3.8 GHz to 4.2 GHz.</w:t>
            </w:r>
          </w:p>
          <w:p w14:paraId="68206A03" w14:textId="77777777" w:rsidR="00D2402C" w:rsidRPr="003646C5" w:rsidRDefault="00D2402C" w:rsidP="00EA5B05">
            <w:pPr>
              <w:pStyle w:val="TAN"/>
            </w:pPr>
            <w:r w:rsidRPr="003646C5">
              <w:t>NOTE 2:</w:t>
            </w:r>
            <w:r w:rsidRPr="003646C5">
              <w:rPr>
                <w:lang w:val="en-US" w:eastAsia="ko-KR"/>
              </w:rPr>
              <w:tab/>
            </w:r>
            <w:r w:rsidRPr="003646C5">
              <w:t>Only 3.8 GHz to 4.2 GHz.</w:t>
            </w:r>
          </w:p>
          <w:p w14:paraId="3E8FD1B4" w14:textId="77777777" w:rsidR="00D2402C" w:rsidRPr="003646C5" w:rsidRDefault="00D2402C" w:rsidP="00EA5B05">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2E6CAD59" w14:textId="77777777" w:rsidR="00D2402C" w:rsidRPr="003646C5" w:rsidRDefault="00D2402C" w:rsidP="00EA5B05">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1A4309B3" w14:textId="77777777" w:rsidR="00D2402C" w:rsidRPr="003646C5" w:rsidRDefault="00D2402C" w:rsidP="00EA5B05">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18D7CDC1" w14:textId="77777777" w:rsidR="00D2402C" w:rsidRPr="003646C5" w:rsidRDefault="00D2402C" w:rsidP="00EA5B05">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29FD21A8" w14:textId="77777777" w:rsidR="00D2402C" w:rsidRPr="003646C5" w:rsidRDefault="00D2402C" w:rsidP="00EA5B05">
            <w:pPr>
              <w:pStyle w:val="TAN"/>
            </w:pPr>
            <w:r w:rsidRPr="003646C5">
              <w:t>NOTE 7:</w:t>
            </w:r>
            <w:r w:rsidRPr="003646C5">
              <w:tab/>
            </w:r>
            <w:r w:rsidRPr="003646C5">
              <w:rPr>
                <w:lang w:eastAsia="en-GB"/>
              </w:rPr>
              <w:t>When this band is only used for V2X SL service, the band is exclusively used for NR V2X in particular regions.</w:t>
            </w:r>
          </w:p>
          <w:p w14:paraId="6F00FAE0" w14:textId="77777777" w:rsidR="00D2402C" w:rsidRPr="003646C5" w:rsidRDefault="00D2402C" w:rsidP="00EA5B05">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13A56335" w14:textId="77777777" w:rsidR="00D2402C" w:rsidRPr="003646C5" w:rsidRDefault="00D2402C" w:rsidP="00EA5B05">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4ADB973C" w14:textId="77777777" w:rsidR="00D2402C" w:rsidRPr="00516FFF" w:rsidRDefault="00D2402C" w:rsidP="00EA5B05">
            <w:pPr>
              <w:pStyle w:val="TAN"/>
              <w:rPr>
                <w:color w:val="000000"/>
                <w:lang w:val="en-US" w:eastAsia="zh-CN"/>
              </w:rPr>
            </w:pPr>
            <w:r w:rsidRPr="003646C5">
              <w:rPr>
                <w:szCs w:val="18"/>
              </w:rPr>
              <w:t>NOTE 10: Operating bands where operation on carrier frequencies with CCA is supported.</w:t>
            </w:r>
          </w:p>
        </w:tc>
      </w:tr>
    </w:tbl>
    <w:p w14:paraId="3D3F1042" w14:textId="77777777" w:rsidR="00D2402C" w:rsidRPr="009C5807" w:rsidRDefault="00D2402C" w:rsidP="00D2402C">
      <w:pPr>
        <w:rPr>
          <w:lang w:val="en-US" w:eastAsia="ko-KR"/>
        </w:rPr>
      </w:pPr>
    </w:p>
    <w:p w14:paraId="3C84A39E"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800871D" w14:textId="77777777" w:rsidR="004D7D4C" w:rsidRDefault="004D7D4C" w:rsidP="00E07586">
      <w:pPr>
        <w:rPr>
          <w:i/>
          <w:color w:val="0000FF"/>
          <w:lang w:eastAsia="zh-CN"/>
        </w:rPr>
      </w:pPr>
    </w:p>
    <w:sectPr w:rsidR="004D7D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79EC6" w14:textId="77777777" w:rsidR="0075562B" w:rsidRDefault="0075562B">
      <w:r>
        <w:separator/>
      </w:r>
    </w:p>
  </w:endnote>
  <w:endnote w:type="continuationSeparator" w:id="0">
    <w:p w14:paraId="20E1509F" w14:textId="77777777" w:rsidR="0075562B" w:rsidRDefault="0075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UI">
    <w:panose1 w:val="020B0500000000000000"/>
    <w:charset w:val="80"/>
    <w:family w:val="swiss"/>
    <w:pitch w:val="variable"/>
    <w:sig w:usb0="E00002FF" w:usb1="2AC7FDFF" w:usb2="00000016"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72825" w14:textId="77777777" w:rsidR="0075562B" w:rsidRDefault="0075562B">
      <w:r>
        <w:separator/>
      </w:r>
    </w:p>
  </w:footnote>
  <w:footnote w:type="continuationSeparator" w:id="0">
    <w:p w14:paraId="315A4F28" w14:textId="77777777" w:rsidR="0075562B" w:rsidRDefault="00755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717DA"/>
    <w:rsid w:val="000A3DDA"/>
    <w:rsid w:val="000A6394"/>
    <w:rsid w:val="000B2690"/>
    <w:rsid w:val="000B7FED"/>
    <w:rsid w:val="000C038A"/>
    <w:rsid w:val="000C5E2B"/>
    <w:rsid w:val="000C6598"/>
    <w:rsid w:val="000D44B3"/>
    <w:rsid w:val="00103B36"/>
    <w:rsid w:val="00145D43"/>
    <w:rsid w:val="00177471"/>
    <w:rsid w:val="00177AF3"/>
    <w:rsid w:val="00181C08"/>
    <w:rsid w:val="001877BF"/>
    <w:rsid w:val="00192C46"/>
    <w:rsid w:val="00196657"/>
    <w:rsid w:val="001A06B5"/>
    <w:rsid w:val="001A08B3"/>
    <w:rsid w:val="001A7B60"/>
    <w:rsid w:val="001B52F0"/>
    <w:rsid w:val="001B7A65"/>
    <w:rsid w:val="001E41F3"/>
    <w:rsid w:val="002118AC"/>
    <w:rsid w:val="002201FC"/>
    <w:rsid w:val="002363AA"/>
    <w:rsid w:val="00253723"/>
    <w:rsid w:val="00253BB0"/>
    <w:rsid w:val="0026004D"/>
    <w:rsid w:val="002640DD"/>
    <w:rsid w:val="002649A5"/>
    <w:rsid w:val="00275D12"/>
    <w:rsid w:val="00284FEB"/>
    <w:rsid w:val="002860C4"/>
    <w:rsid w:val="00295317"/>
    <w:rsid w:val="002B5741"/>
    <w:rsid w:val="002E309E"/>
    <w:rsid w:val="002E472E"/>
    <w:rsid w:val="002E77A2"/>
    <w:rsid w:val="00303939"/>
    <w:rsid w:val="00305409"/>
    <w:rsid w:val="00310C47"/>
    <w:rsid w:val="00312AEB"/>
    <w:rsid w:val="0032044D"/>
    <w:rsid w:val="003312F3"/>
    <w:rsid w:val="003609EF"/>
    <w:rsid w:val="0036231A"/>
    <w:rsid w:val="00374DD4"/>
    <w:rsid w:val="003817EC"/>
    <w:rsid w:val="003870F7"/>
    <w:rsid w:val="00390EA1"/>
    <w:rsid w:val="003935C8"/>
    <w:rsid w:val="003940B8"/>
    <w:rsid w:val="003A7957"/>
    <w:rsid w:val="003C7791"/>
    <w:rsid w:val="003D5D65"/>
    <w:rsid w:val="003E1A36"/>
    <w:rsid w:val="003E6BE6"/>
    <w:rsid w:val="00405B3F"/>
    <w:rsid w:val="00410371"/>
    <w:rsid w:val="004242F1"/>
    <w:rsid w:val="00435393"/>
    <w:rsid w:val="004635FE"/>
    <w:rsid w:val="00464405"/>
    <w:rsid w:val="00474C62"/>
    <w:rsid w:val="004A1017"/>
    <w:rsid w:val="004B75B7"/>
    <w:rsid w:val="004D7D4C"/>
    <w:rsid w:val="004F1F14"/>
    <w:rsid w:val="004F223E"/>
    <w:rsid w:val="005075D6"/>
    <w:rsid w:val="0051580D"/>
    <w:rsid w:val="00540221"/>
    <w:rsid w:val="00547111"/>
    <w:rsid w:val="0056118A"/>
    <w:rsid w:val="005640D9"/>
    <w:rsid w:val="005835D0"/>
    <w:rsid w:val="00592503"/>
    <w:rsid w:val="00592D74"/>
    <w:rsid w:val="005C6897"/>
    <w:rsid w:val="005D43C3"/>
    <w:rsid w:val="005E2985"/>
    <w:rsid w:val="005E2C44"/>
    <w:rsid w:val="00621188"/>
    <w:rsid w:val="006257ED"/>
    <w:rsid w:val="006415CC"/>
    <w:rsid w:val="00641EAE"/>
    <w:rsid w:val="00665C47"/>
    <w:rsid w:val="00695808"/>
    <w:rsid w:val="006B17B1"/>
    <w:rsid w:val="006B46FB"/>
    <w:rsid w:val="006C78E0"/>
    <w:rsid w:val="006E21FB"/>
    <w:rsid w:val="00717436"/>
    <w:rsid w:val="007176FF"/>
    <w:rsid w:val="00725E71"/>
    <w:rsid w:val="007363EF"/>
    <w:rsid w:val="0074231C"/>
    <w:rsid w:val="0075170F"/>
    <w:rsid w:val="0075562B"/>
    <w:rsid w:val="00757D34"/>
    <w:rsid w:val="00792342"/>
    <w:rsid w:val="00796EED"/>
    <w:rsid w:val="007977A8"/>
    <w:rsid w:val="007B512A"/>
    <w:rsid w:val="007B693B"/>
    <w:rsid w:val="007C2097"/>
    <w:rsid w:val="007D0432"/>
    <w:rsid w:val="007D6A07"/>
    <w:rsid w:val="007F7259"/>
    <w:rsid w:val="008040A8"/>
    <w:rsid w:val="00826FB0"/>
    <w:rsid w:val="008279FA"/>
    <w:rsid w:val="008626E7"/>
    <w:rsid w:val="008665F6"/>
    <w:rsid w:val="00870EE7"/>
    <w:rsid w:val="0087650A"/>
    <w:rsid w:val="008863B9"/>
    <w:rsid w:val="008948E1"/>
    <w:rsid w:val="008A45A6"/>
    <w:rsid w:val="008B3DD4"/>
    <w:rsid w:val="008B402A"/>
    <w:rsid w:val="008F3789"/>
    <w:rsid w:val="008F686C"/>
    <w:rsid w:val="00900629"/>
    <w:rsid w:val="009148DE"/>
    <w:rsid w:val="009206E3"/>
    <w:rsid w:val="0094055C"/>
    <w:rsid w:val="00941E30"/>
    <w:rsid w:val="0095021D"/>
    <w:rsid w:val="00966EB6"/>
    <w:rsid w:val="009777D9"/>
    <w:rsid w:val="00991B88"/>
    <w:rsid w:val="009A5753"/>
    <w:rsid w:val="009A579D"/>
    <w:rsid w:val="009C25E7"/>
    <w:rsid w:val="009C5429"/>
    <w:rsid w:val="009E3297"/>
    <w:rsid w:val="009E64B1"/>
    <w:rsid w:val="009F734F"/>
    <w:rsid w:val="00A246B6"/>
    <w:rsid w:val="00A45BE3"/>
    <w:rsid w:val="00A47E70"/>
    <w:rsid w:val="00A500D9"/>
    <w:rsid w:val="00A50CF0"/>
    <w:rsid w:val="00A617F1"/>
    <w:rsid w:val="00A70607"/>
    <w:rsid w:val="00A7671C"/>
    <w:rsid w:val="00AA2CBC"/>
    <w:rsid w:val="00AC5820"/>
    <w:rsid w:val="00AD1CD8"/>
    <w:rsid w:val="00AD2E81"/>
    <w:rsid w:val="00AF0952"/>
    <w:rsid w:val="00B133B1"/>
    <w:rsid w:val="00B24FFA"/>
    <w:rsid w:val="00B258BB"/>
    <w:rsid w:val="00B31A27"/>
    <w:rsid w:val="00B35412"/>
    <w:rsid w:val="00B621AC"/>
    <w:rsid w:val="00B67B97"/>
    <w:rsid w:val="00B737FA"/>
    <w:rsid w:val="00B968C8"/>
    <w:rsid w:val="00BA3EC5"/>
    <w:rsid w:val="00BA51D9"/>
    <w:rsid w:val="00BB5DFC"/>
    <w:rsid w:val="00BC42B8"/>
    <w:rsid w:val="00BD031A"/>
    <w:rsid w:val="00BD1933"/>
    <w:rsid w:val="00BD279D"/>
    <w:rsid w:val="00BD4101"/>
    <w:rsid w:val="00BD6BB8"/>
    <w:rsid w:val="00BF6C69"/>
    <w:rsid w:val="00C02D28"/>
    <w:rsid w:val="00C22C5B"/>
    <w:rsid w:val="00C66BA2"/>
    <w:rsid w:val="00C7267D"/>
    <w:rsid w:val="00C95985"/>
    <w:rsid w:val="00CC5026"/>
    <w:rsid w:val="00CC68D0"/>
    <w:rsid w:val="00CE756D"/>
    <w:rsid w:val="00D03F9A"/>
    <w:rsid w:val="00D058A5"/>
    <w:rsid w:val="00D06D51"/>
    <w:rsid w:val="00D2402C"/>
    <w:rsid w:val="00D24991"/>
    <w:rsid w:val="00D25D5D"/>
    <w:rsid w:val="00D3382B"/>
    <w:rsid w:val="00D50255"/>
    <w:rsid w:val="00D57FC9"/>
    <w:rsid w:val="00D65120"/>
    <w:rsid w:val="00D66395"/>
    <w:rsid w:val="00D66520"/>
    <w:rsid w:val="00D66D46"/>
    <w:rsid w:val="00D72F4E"/>
    <w:rsid w:val="00D82297"/>
    <w:rsid w:val="00DB6744"/>
    <w:rsid w:val="00DE34CF"/>
    <w:rsid w:val="00DF2CB5"/>
    <w:rsid w:val="00E07586"/>
    <w:rsid w:val="00E13F3D"/>
    <w:rsid w:val="00E3072B"/>
    <w:rsid w:val="00E34898"/>
    <w:rsid w:val="00E51DB1"/>
    <w:rsid w:val="00EB09B7"/>
    <w:rsid w:val="00EB5E9A"/>
    <w:rsid w:val="00EE23DF"/>
    <w:rsid w:val="00EE7D7C"/>
    <w:rsid w:val="00EF02E5"/>
    <w:rsid w:val="00EF292A"/>
    <w:rsid w:val="00F10B1E"/>
    <w:rsid w:val="00F25D98"/>
    <w:rsid w:val="00F300FB"/>
    <w:rsid w:val="00F51556"/>
    <w:rsid w:val="00F66D50"/>
    <w:rsid w:val="00F77FD5"/>
    <w:rsid w:val="00FA6EA2"/>
    <w:rsid w:val="00FB6386"/>
    <w:rsid w:val="00FD457C"/>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07586"/>
    <w:rPr>
      <w:rFonts w:ascii="Times New Roman" w:eastAsia="Batang" w:hAnsi="Times New Roman"/>
      <w:lang w:val="en-GB" w:eastAsia="en-US"/>
    </w:rPr>
  </w:style>
  <w:style w:type="paragraph" w:customStyle="1" w:styleId="10">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tabs>
        <w:tab w:val="clear" w:pos="737"/>
        <w:tab w:val="num" w:pos="851"/>
      </w:tabs>
      <w:overflowPunct w:val="0"/>
      <w:autoSpaceDE w:val="0"/>
      <w:autoSpaceDN w:val="0"/>
      <w:adjustRightInd w:val="0"/>
      <w:ind w:left="851" w:hanging="851"/>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qFormat/>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C22C5B"/>
    <w:rPr>
      <w:rFonts w:eastAsia="Times New Roman"/>
      <w:color w:val="FF0000"/>
      <w:lang w:val="en-GB" w:eastAsia="en-US"/>
    </w:rPr>
  </w:style>
  <w:style w:type="character" w:customStyle="1" w:styleId="IntenseEmphasis1">
    <w:name w:val="Intense Emphasis1"/>
    <w:uiPriority w:val="21"/>
    <w:qFormat/>
    <w:rsid w:val="00C22C5B"/>
    <w:rPr>
      <w:b/>
      <w:bCs/>
      <w:i/>
      <w:iCs/>
      <w:color w:val="4F81BD"/>
    </w:rPr>
  </w:style>
  <w:style w:type="paragraph" w:customStyle="1" w:styleId="Revision1">
    <w:name w:val="Revision1"/>
    <w:hidden/>
    <w:uiPriority w:val="99"/>
    <w:semiHidden/>
    <w:qFormat/>
    <w:rsid w:val="00C22C5B"/>
    <w:pPr>
      <w:spacing w:after="160" w:line="259" w:lineRule="auto"/>
    </w:pPr>
    <w:rPr>
      <w:rFonts w:ascii="Times New Roman" w:eastAsia="SimSun" w:hAnsi="Times New Roman"/>
      <w:lang w:val="en-GB" w:eastAsia="en-US"/>
    </w:rPr>
  </w:style>
  <w:style w:type="character" w:customStyle="1" w:styleId="CaptionChar2">
    <w:name w:val="Caption Char2"/>
    <w:rsid w:val="00C22C5B"/>
    <w:rPr>
      <w:rFonts w:eastAsia="SimSun"/>
      <w:b/>
      <w:lang w:eastAsia="en-US"/>
    </w:rPr>
  </w:style>
  <w:style w:type="character" w:customStyle="1" w:styleId="tgc">
    <w:name w:val="_tgc"/>
    <w:rsid w:val="00C22C5B"/>
  </w:style>
  <w:style w:type="character" w:customStyle="1" w:styleId="B12">
    <w:name w:val="B1 (文字)"/>
    <w:rsid w:val="00C22C5B"/>
    <w:rPr>
      <w:lang w:val="en-GB" w:eastAsia="ja-JP" w:bidi="ar-SA"/>
    </w:rPr>
  </w:style>
  <w:style w:type="character" w:customStyle="1" w:styleId="ECCHLyellow">
    <w:name w:val="ECC HL yellow"/>
    <w:uiPriority w:val="1"/>
    <w:qFormat/>
    <w:rsid w:val="00C22C5B"/>
    <w:rPr>
      <w:rFonts w:eastAsia="Calibri"/>
      <w:i w:val="0"/>
      <w:szCs w:val="22"/>
      <w:bdr w:val="none" w:sz="0" w:space="0" w:color="auto"/>
      <w:shd w:val="solid" w:color="FFFF00" w:fill="auto"/>
      <w:lang w:val="en-GB"/>
    </w:rPr>
  </w:style>
  <w:style w:type="character" w:customStyle="1" w:styleId="ECCHLbold">
    <w:name w:val="ECC HL bold"/>
    <w:uiPriority w:val="1"/>
    <w:qFormat/>
    <w:rsid w:val="00C22C5B"/>
    <w:rPr>
      <w:b/>
      <w:bCs/>
    </w:rPr>
  </w:style>
  <w:style w:type="character" w:customStyle="1" w:styleId="href">
    <w:name w:val="href"/>
    <w:rsid w:val="00C22C5B"/>
  </w:style>
  <w:style w:type="character" w:customStyle="1" w:styleId="Artdef">
    <w:name w:val="Art_def"/>
    <w:rsid w:val="00C22C5B"/>
    <w:rPr>
      <w:b/>
    </w:rPr>
  </w:style>
  <w:style w:type="character" w:customStyle="1" w:styleId="TF0">
    <w:name w:val="TF字符"/>
    <w:rsid w:val="00C22C5B"/>
    <w:rPr>
      <w:rFonts w:ascii="Arial" w:eastAsia="Times New Roman" w:hAnsi="Arial"/>
      <w:b/>
    </w:rPr>
  </w:style>
  <w:style w:type="character" w:customStyle="1" w:styleId="capChar6">
    <w:name w:val="cap Char6"/>
    <w:rsid w:val="00C22C5B"/>
    <w:rPr>
      <w:b/>
      <w:lang w:val="en-GB" w:eastAsia="en-US" w:bidi="ar-SA"/>
    </w:rPr>
  </w:style>
  <w:style w:type="paragraph" w:styleId="HTMLPreformatted">
    <w:name w:val="HTML Preformatted"/>
    <w:basedOn w:val="Normal"/>
    <w:link w:val="HTMLPreformattedChar"/>
    <w:rsid w:val="00C22C5B"/>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C22C5B"/>
    <w:rPr>
      <w:rFonts w:ascii="Courier New" w:eastAsia="Yu Gothic UI" w:hAnsi="Courier New"/>
      <w:lang w:val="en-GB" w:eastAsia="x-none"/>
    </w:rPr>
  </w:style>
  <w:style w:type="character" w:customStyle="1" w:styleId="TAHChar">
    <w:name w:val="TAH Char"/>
    <w:locked/>
    <w:rsid w:val="00C22C5B"/>
    <w:rPr>
      <w:rFonts w:ascii="Arial" w:hAnsi="Arial" w:cs="Arial"/>
      <w:b/>
      <w:sz w:val="18"/>
      <w:lang w:val="en-GB"/>
    </w:rPr>
  </w:style>
  <w:style w:type="character" w:customStyle="1" w:styleId="FigureTitleChar">
    <w:name w:val="Figure Title Char"/>
    <w:rsid w:val="00C22C5B"/>
    <w:rPr>
      <w:rFonts w:ascii="Arial" w:hAnsi="Arial"/>
      <w:lang w:val="en-GB" w:eastAsia="en-US" w:bidi="ar-SA"/>
    </w:rPr>
  </w:style>
  <w:style w:type="character" w:customStyle="1" w:styleId="p1">
    <w:name w:val="p1"/>
    <w:rsid w:val="00C22C5B"/>
    <w:rPr>
      <w:vanish w:val="0"/>
      <w:webHidden w:val="0"/>
      <w:specVanish w:val="0"/>
    </w:rPr>
  </w:style>
  <w:style w:type="character" w:customStyle="1" w:styleId="e-031">
    <w:name w:val="e-031"/>
    <w:rsid w:val="00C22C5B"/>
    <w:rPr>
      <w:i/>
      <w:iCs/>
    </w:rPr>
  </w:style>
  <w:style w:type="paragraph" w:customStyle="1" w:styleId="a6">
    <w:name w:val="修订"/>
    <w:hidden/>
    <w:semiHidden/>
    <w:rsid w:val="00C22C5B"/>
    <w:rPr>
      <w:rFonts w:ascii="Times New Roman" w:eastAsia="Malgun Gothic Semilight" w:hAnsi="Times New Roman"/>
      <w:lang w:val="en-GB" w:eastAsia="en-US"/>
    </w:rPr>
  </w:style>
  <w:style w:type="character" w:customStyle="1" w:styleId="hps">
    <w:name w:val="hps"/>
    <w:rsid w:val="00C22C5B"/>
  </w:style>
  <w:style w:type="character" w:customStyle="1" w:styleId="a7">
    <w:name w:val="文稿抬头"/>
    <w:rsid w:val="00C22C5B"/>
    <w:rPr>
      <w:rFonts w:eastAsia="Yu Gothic UI"/>
      <w:b/>
      <w:bCs/>
      <w:sz w:val="24"/>
    </w:rPr>
  </w:style>
  <w:style w:type="paragraph" w:customStyle="1" w:styleId="Revisin">
    <w:name w:val="Revisión"/>
    <w:hidden/>
    <w:uiPriority w:val="99"/>
    <w:semiHidden/>
    <w:rsid w:val="00C22C5B"/>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C22C5B"/>
    <w:rPr>
      <w:rFonts w:ascii="Times New Roman" w:eastAsia="MS Mincho" w:hAnsi="Times New Roman"/>
      <w:lang w:val="it-IT" w:eastAsia="en-GB"/>
    </w:rPr>
  </w:style>
  <w:style w:type="paragraph" w:styleId="MacroText">
    <w:name w:val="macro"/>
    <w:link w:val="MacroTextChar"/>
    <w:rsid w:val="00C22C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C22C5B"/>
    <w:rPr>
      <w:rFonts w:ascii="Courier New" w:eastAsia="SimSun" w:hAnsi="Courier New"/>
      <w:kern w:val="2"/>
      <w:sz w:val="24"/>
      <w:lang w:val="en-US" w:eastAsia="zh-CN"/>
    </w:rPr>
  </w:style>
  <w:style w:type="paragraph" w:styleId="Index3">
    <w:name w:val="index 3"/>
    <w:basedOn w:val="Normal"/>
    <w:next w:val="Normal"/>
    <w:autoRedefine/>
    <w:rsid w:val="00C22C5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C22C5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C22C5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C22C5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C22C5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C22C5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C22C5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Char11">
    <w:name w:val="页眉 Char1"/>
    <w:basedOn w:val="DefaultParagraphFont"/>
    <w:qFormat/>
    <w:rsid w:val="00C22C5B"/>
    <w:rPr>
      <w:rFonts w:ascii="Times New Roman" w:eastAsia="Times New Roman" w:hAnsi="Times New Roman" w:cs="Times New Roman"/>
      <w:kern w:val="2"/>
      <w:sz w:val="18"/>
      <w:szCs w:val="18"/>
    </w:rPr>
  </w:style>
  <w:style w:type="character" w:customStyle="1" w:styleId="Mention1">
    <w:name w:val="Mention1"/>
    <w:uiPriority w:val="99"/>
    <w:unhideWhenUsed/>
    <w:rsid w:val="00C22C5B"/>
    <w:rPr>
      <w:color w:val="2B579A"/>
      <w:shd w:val="clear" w:color="auto" w:fill="E1DFDD"/>
    </w:rPr>
  </w:style>
  <w:style w:type="character" w:customStyle="1" w:styleId="search-word-mail">
    <w:name w:val="search-word-mail"/>
    <w:rsid w:val="00C22C5B"/>
  </w:style>
  <w:style w:type="character" w:customStyle="1" w:styleId="word">
    <w:name w:val="word"/>
    <w:rsid w:val="00C22C5B"/>
  </w:style>
  <w:style w:type="character" w:customStyle="1" w:styleId="1d">
    <w:name w:val="未处理的提及1"/>
    <w:uiPriority w:val="99"/>
    <w:semiHidden/>
    <w:rsid w:val="00C22C5B"/>
    <w:rPr>
      <w:color w:val="605E5C"/>
      <w:shd w:val="clear" w:color="auto" w:fill="E1DFDD"/>
    </w:rPr>
  </w:style>
  <w:style w:type="character" w:customStyle="1" w:styleId="NoteHeadingChar1">
    <w:name w:val="Note Heading Char1"/>
    <w:basedOn w:val="DefaultParagraphFont"/>
    <w:uiPriority w:val="99"/>
    <w:rsid w:val="00C22C5B"/>
    <w:rPr>
      <w:lang w:val="en-GB" w:eastAsia="en-US"/>
    </w:rPr>
  </w:style>
  <w:style w:type="character" w:customStyle="1" w:styleId="st">
    <w:name w:val="st"/>
    <w:rsid w:val="00C22C5B"/>
  </w:style>
  <w:style w:type="character" w:customStyle="1" w:styleId="st1">
    <w:name w:val="st1"/>
    <w:rsid w:val="00C22C5B"/>
  </w:style>
  <w:style w:type="character" w:customStyle="1" w:styleId="Char12">
    <w:name w:val="注释标题 Char1"/>
    <w:uiPriority w:val="99"/>
    <w:semiHidden/>
    <w:rsid w:val="00C22C5B"/>
    <w:rPr>
      <w:rFonts w:ascii="Times New Roman" w:hAnsi="Times New Roman"/>
      <w:lang w:val="en-GB" w:eastAsia="en-US"/>
    </w:rPr>
  </w:style>
  <w:style w:type="character" w:customStyle="1" w:styleId="B1Car">
    <w:name w:val="B1+ Car"/>
    <w:link w:val="B1"/>
    <w:rsid w:val="00C22C5B"/>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1169</TotalTime>
  <Pages>2</Pages>
  <Words>653</Words>
  <Characters>3463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112</cp:revision>
  <cp:lastPrinted>1899-12-31T23:00:00Z</cp:lastPrinted>
  <dcterms:created xsi:type="dcterms:W3CDTF">2020-02-03T08:32:00Z</dcterms:created>
  <dcterms:modified xsi:type="dcterms:W3CDTF">2022-05-18T18:26:00Z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